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第四课时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199390</wp:posOffset>
            </wp:positionV>
            <wp:extent cx="952500" cy="1181100"/>
            <wp:effectExtent l="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16" t="9250" r="9901" b="1275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一、将句子的序号写在对应图片下面的括号里。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-2540</wp:posOffset>
            </wp:positionV>
            <wp:extent cx="1285875" cy="981075"/>
            <wp:effectExtent l="0" t="0" r="9525" b="9525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-2540</wp:posOffset>
            </wp:positionV>
            <wp:extent cx="1066800" cy="1019175"/>
            <wp:effectExtent l="0" t="0" r="0" b="9525"/>
            <wp:wrapNone/>
            <wp:docPr id="54" name="图片 54" descr="C:\Documents and Settings\Administrator\Application Data\Tencent\Users\1085016071\QQ\WinTemp\RichOle\G986TOM~AQZ49OA(Z1S3~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C:\Documents and Settings\Administrator\Application Data\Tencent\Users\1085016071\QQ\WinTemp\RichOle\G986TOM~AQZ49OA(Z1S3~6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-5715</wp:posOffset>
            </wp:positionV>
            <wp:extent cx="1028700" cy="981075"/>
            <wp:effectExtent l="0" t="0" r="0" b="9525"/>
            <wp:wrapNone/>
            <wp:docPr id="53" name="图片 53" descr="C:\Documents and Settings\Administrator\Application Data\Tencent\Users\1085016071\QQ\WinTemp\RichOle\R`]GX1GT@H(XGJ`BAC_}4J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Documents and Settings\Administrator\Application Data\Tencent\Users\1085016071\QQ\WinTemp\RichOle\R`]GX1GT@H(XGJ`BAC_}4JW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</w:p>
    <w:p>
      <w:pPr>
        <w:spacing w:after="0" w:line="384" w:lineRule="auto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 )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(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3.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(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)  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(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  )      </w:t>
      </w:r>
    </w:p>
    <w:p>
      <w:pPr>
        <w:spacing w:after="0" w:line="384" w:lineRule="auto"/>
        <w:ind w:firstLine="840" w:firstLineChars="350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A. Keep your desk clean.  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Work quietly!     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C. No eating!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</w:rPr>
        <w:t xml:space="preserve">   D. Talk quietly!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二</w:t>
      </w:r>
      <w:r>
        <w:rPr>
          <w:rFonts w:ascii="Times New Roman" w:hAnsi="Times New Roman" w:cs="Times New Roman" w:eastAsiaTheme="minorEastAsia"/>
          <w:sz w:val="24"/>
          <w:szCs w:val="24"/>
        </w:rPr>
        <w:t>、连词成句。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</w:t>
      </w:r>
      <w:r>
        <w:rPr>
          <w:rFonts w:ascii="Times New Roman" w:hAnsi="Times New Roman" w:cs="Times New Roman" w:eastAsiaTheme="minorEastAsia"/>
          <w:sz w:val="24"/>
          <w:szCs w:val="24"/>
        </w:rPr>
        <w:t>hey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h</w:t>
      </w:r>
      <w:r>
        <w:rPr>
          <w:rFonts w:ascii="Times New Roman" w:hAnsi="Times New Roman" w:cs="Times New Roman" w:eastAsiaTheme="minorEastAsia"/>
          <w:sz w:val="24"/>
          <w:szCs w:val="24"/>
        </w:rPr>
        <w:t>ere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are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(.)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_____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 your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desk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k</w:t>
      </w:r>
      <w:r>
        <w:rPr>
          <w:rFonts w:ascii="Times New Roman" w:hAnsi="Times New Roman" w:cs="Times New Roman" w:eastAsiaTheme="minorEastAsia"/>
          <w:sz w:val="24"/>
          <w:szCs w:val="24"/>
        </w:rPr>
        <w:t>eep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clean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(.)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English books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you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can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show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(.)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cs="Times New Roman" w:hAnsiTheme="minorEastAsia" w:eastAsiaTheme="minorEastAsia"/>
          <w:sz w:val="24"/>
          <w:szCs w:val="24"/>
        </w:rPr>
        <w:t>三、阅读对话，判断正（</w:t>
      </w:r>
      <w:r>
        <w:rPr>
          <w:rFonts w:ascii="Times New Roman" w:hAnsi="Times New Roman" w:cs="Times New Roman" w:eastAsiaTheme="minorEastAsia"/>
          <w:sz w:val="24"/>
          <w:szCs w:val="24"/>
        </w:rPr>
        <w:t>T</w:t>
      </w:r>
      <w:r>
        <w:rPr>
          <w:rFonts w:ascii="Times New Roman" w:cs="Times New Roman" w:hAnsiTheme="minorEastAsia" w:eastAsiaTheme="minorEastAsia"/>
          <w:sz w:val="24"/>
          <w:szCs w:val="24"/>
        </w:rPr>
        <w:t>）误（</w:t>
      </w:r>
      <w:r>
        <w:rPr>
          <w:rFonts w:ascii="Times New Roman" w:hAnsi="Times New Roman" w:cs="Times New Roman" w:eastAsiaTheme="minorEastAsia"/>
          <w:sz w:val="24"/>
          <w:szCs w:val="24"/>
        </w:rPr>
        <w:t>F</w:t>
      </w:r>
      <w:r>
        <w:rPr>
          <w:rFonts w:ascii="Times New Roman" w:cs="Times New Roman" w:hAnsiTheme="minorEastAsia" w:eastAsiaTheme="minorEastAsia"/>
          <w:sz w:val="24"/>
          <w:szCs w:val="24"/>
        </w:rPr>
        <w:t>）。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Sarah: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Hello, I’m Sarah.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What’s your name?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I’m Mike.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Sarah: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I see your English book?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Talk quietly! We are in the classroom now. Oh, where is my English book?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Sarah: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that your English book?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is. Here you are.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Sarah: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Thanks. You should keep yo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 desk clean.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OK, I will.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)1. Sarah is reading he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English book.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)2. Mike and Sarah are talking.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)3. Mike’s desk is very clean now.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)4. Sarah and Mike are in the classroom now.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)5. Sarah and Mike are good friends.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Here</w:t>
      </w:r>
      <w:bookmarkStart w:id="0" w:name="_GoBack"/>
      <w:bookmarkEnd w:id="0"/>
      <w:r>
        <w:rPr>
          <w:rFonts w:ascii="Times New Roman" w:hAnsi="Times New Roman" w:cs="Times New Roman" w:eastAsiaTheme="minorEastAsia"/>
          <w:sz w:val="24"/>
          <w:szCs w:val="24"/>
        </w:rPr>
        <w:t xml:space="preserve"> they are 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Keep your desk clean.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I can show you the English books. 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F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013722"/>
    <w:rsid w:val="001278B0"/>
    <w:rsid w:val="00147B3D"/>
    <w:rsid w:val="004A0408"/>
    <w:rsid w:val="008A5C01"/>
    <w:rsid w:val="00CE7C76"/>
    <w:rsid w:val="00CF512A"/>
    <w:rsid w:val="00DA2085"/>
    <w:rsid w:val="00DF180F"/>
    <w:rsid w:val="0FA54ED4"/>
    <w:rsid w:val="13013722"/>
    <w:rsid w:val="1DDC6AD7"/>
    <w:rsid w:val="4A4720B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Documents%2525252520and%2525252520Settings\Administrator\Application%2525252520Data\Tencent\Users\1085016071\QQ\WinTemp\RichOle\R%2525252560%252525255dGX1GT@H(XGJ%2525252560BAC_%252525257d4JW.jpg" TargetMode="External"/><Relationship Id="rId8" Type="http://schemas.openxmlformats.org/officeDocument/2006/relationships/image" Target="media/image4.jpeg"/><Relationship Id="rId7" Type="http://schemas.openxmlformats.org/officeDocument/2006/relationships/image" Target="file:///C:\Documents%2525252520and%2525252520Settings\Administrator\Application%2525252520Data\Tencent\Users\1085016071\QQ\WinTemp\RichOle\G986TOM~AQZ49OA(Z1S3~6T.jpg" TargetMode="Externa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185</Words>
  <Characters>875</Characters>
  <Lines>7</Lines>
  <Paragraphs>2</Paragraphs>
  <TotalTime>0</TotalTime>
  <ScaleCrop>false</ScaleCrop>
  <LinksUpToDate>false</LinksUpToDate>
  <CharactersWithSpaces>1058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2018-07-16T03:05:00Z</dcterms:created>
  <dc:creator>宾琳</dc:creator>
  <cp:lastModifiedBy>缘如水</cp:lastModifiedBy>
  <dcterms:modified xsi:type="dcterms:W3CDTF">2018-11-27T10:17:42Z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